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A5157B" w:rsidRDefault="0017249D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661" w:history="1">
        <w:r w:rsidR="00A5157B" w:rsidRPr="003F141B">
          <w:rPr>
            <w:rStyle w:val="aa"/>
          </w:rPr>
          <w:t>HH3C-SPB-MIB</w:t>
        </w:r>
        <w:r w:rsidR="00A5157B">
          <w:rPr>
            <w:webHidden/>
          </w:rPr>
          <w:tab/>
        </w:r>
        <w:r w:rsidR="00A5157B">
          <w:rPr>
            <w:webHidden/>
          </w:rPr>
          <w:fldChar w:fldCharType="begin"/>
        </w:r>
        <w:r w:rsidR="00A5157B">
          <w:rPr>
            <w:webHidden/>
          </w:rPr>
          <w:instrText xml:space="preserve"> PAGEREF _Toc94098661 \h </w:instrText>
        </w:r>
        <w:r w:rsidR="00A5157B">
          <w:rPr>
            <w:webHidden/>
          </w:rPr>
        </w:r>
        <w:r w:rsidR="00A5157B">
          <w:rPr>
            <w:webHidden/>
          </w:rPr>
          <w:fldChar w:fldCharType="separate"/>
        </w:r>
        <w:r w:rsidR="00A5157B">
          <w:rPr>
            <w:webHidden/>
          </w:rPr>
          <w:t>2</w:t>
        </w:r>
        <w:r w:rsidR="00A5157B">
          <w:rPr>
            <w:webHidden/>
          </w:rPr>
          <w:fldChar w:fldCharType="end"/>
        </w:r>
      </w:hyperlink>
    </w:p>
    <w:p w:rsidR="00A5157B" w:rsidRDefault="00A5157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62" w:history="1">
        <w:r w:rsidRPr="003F141B">
          <w:rPr>
            <w:rStyle w:val="aa"/>
            <w:rFonts w:ascii="Helvetica" w:hAnsi="Helvetica" w:cs="Helvetica"/>
          </w:rPr>
          <w:t>Scalar objects of hh3cSpbSysObjects 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5157B" w:rsidRDefault="00A5157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63" w:history="1">
        <w:r w:rsidRPr="003F141B">
          <w:rPr>
            <w:rStyle w:val="aa"/>
            <w:rFonts w:ascii="Helvetica" w:hAnsi="Helvetica" w:cs="Helvetica"/>
          </w:rPr>
          <w:t>hh3cSpbIfTable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5157B" w:rsidRDefault="00A5157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64" w:history="1">
        <w:r w:rsidRPr="003F141B">
          <w:rPr>
            <w:rStyle w:val="aa"/>
            <w:rFonts w:ascii="Helvetica" w:hAnsi="Helvetica" w:cs="Helvetica"/>
          </w:rPr>
          <w:t>hh3cSpbSrvTable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17249D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5A4E4C" w:rsidRPr="008418BF" w:rsidRDefault="005A4E4C" w:rsidP="005A4E4C">
      <w:pPr>
        <w:pStyle w:val="1"/>
        <w:tabs>
          <w:tab w:val="num" w:pos="432"/>
        </w:tabs>
        <w:ind w:left="432" w:hanging="432"/>
        <w:jc w:val="both"/>
        <w:rPr>
          <w:bCs/>
        </w:rPr>
      </w:pPr>
      <w:bookmarkStart w:id="1" w:name="_Toc342664961"/>
      <w:bookmarkStart w:id="2" w:name="_Toc397421261"/>
      <w:bookmarkStart w:id="3" w:name="_Toc94098661"/>
      <w:r w:rsidRPr="007F51D6">
        <w:rPr>
          <w:bCs/>
        </w:rPr>
        <w:lastRenderedPageBreak/>
        <w:t>HH3C-SPB-MIB</w:t>
      </w:r>
      <w:bookmarkEnd w:id="1"/>
      <w:bookmarkEnd w:id="2"/>
      <w:bookmarkEnd w:id="3"/>
    </w:p>
    <w:p w:rsidR="005A4E4C" w:rsidRPr="004E679D" w:rsidRDefault="005A4E4C" w:rsidP="005A4E4C">
      <w:pPr>
        <w:spacing w:before="156" w:after="156"/>
        <w:ind w:left="420" w:firstLineChars="2" w:firstLine="4"/>
        <w:rPr>
          <w:rFonts w:ascii="Helvetica" w:hAnsi="Helvetica" w:cs="Helvetica"/>
        </w:rPr>
      </w:pPr>
      <w:r w:rsidRPr="0012706E">
        <w:t xml:space="preserve">A </w:t>
      </w:r>
      <w:r>
        <w:rPr>
          <w:rFonts w:hint="eastAsia"/>
        </w:rPr>
        <w:t>SPB</w:t>
      </w:r>
      <w:r w:rsidRPr="0012706E">
        <w:t xml:space="preserve"> MIB includes configuration </w:t>
      </w:r>
      <w:r w:rsidRPr="00ED62A4">
        <w:t xml:space="preserve">global </w:t>
      </w:r>
      <w:r>
        <w:rPr>
          <w:rFonts w:hint="eastAsia"/>
        </w:rPr>
        <w:t>SPB status, interface SPB status, t</w:t>
      </w:r>
      <w:r w:rsidRPr="00ED62A4">
        <w:t>he Base VID associated with this service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the</w:t>
      </w:r>
      <w:r w:rsidRPr="00ED62A4">
        <w:t xml:space="preserve"> multicast duplicate mode</w:t>
      </w:r>
      <w:r w:rsidRPr="0012706E">
        <w:t>.</w:t>
      </w:r>
    </w:p>
    <w:p w:rsidR="005A4E4C" w:rsidRPr="008418BF" w:rsidRDefault="005A4E4C" w:rsidP="005A4E4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4" w:name="_Toc342664962"/>
      <w:bookmarkStart w:id="5" w:name="_Toc397421262"/>
      <w:bookmarkStart w:id="6" w:name="_Toc94098662"/>
      <w:r w:rsidRPr="009540D9">
        <w:rPr>
          <w:rFonts w:ascii="Helvetica" w:hAnsi="Helvetica" w:cs="Helvetica"/>
        </w:rPr>
        <w:t xml:space="preserve">Scalar objects of </w:t>
      </w:r>
      <w:r w:rsidRPr="00613FD4">
        <w:rPr>
          <w:rFonts w:ascii="Helvetica" w:hAnsi="Helvetica" w:cs="Helvetica"/>
        </w:rPr>
        <w:t>hh3cSpbSysObjects</w:t>
      </w:r>
      <w:r w:rsidRPr="009540D9">
        <w:rPr>
          <w:rFonts w:ascii="Helvetica" w:hAnsi="Helvetica" w:cs="Helvetica"/>
        </w:rPr>
        <w:t xml:space="preserve"> group</w:t>
      </w:r>
      <w:bookmarkEnd w:id="4"/>
      <w:bookmarkEnd w:id="5"/>
      <w:bookmarkEnd w:id="6"/>
    </w:p>
    <w:p w:rsidR="005A4E4C" w:rsidRPr="008418BF" w:rsidRDefault="005A4E4C" w:rsidP="005A4E4C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10324F">
        <w:t>1.3.6.1.4.1.25506.2</w:t>
      </w:r>
      <w:r>
        <w:t>.128.</w:t>
      </w:r>
      <w:r w:rsidRPr="0010324F">
        <w:t>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5A4E4C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A4E4C" w:rsidRPr="00522330" w:rsidRDefault="005A4E4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A4E4C" w:rsidRPr="00522330" w:rsidRDefault="005A4E4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A4E4C" w:rsidRPr="00522330" w:rsidRDefault="005A4E4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A4E4C" w:rsidRPr="00522330" w:rsidRDefault="005A4E4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5A4E4C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5A4E4C" w:rsidRPr="00522330" w:rsidRDefault="005A4E4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FD4">
              <w:t xml:space="preserve">hh3cSpbSysStatus </w:t>
            </w:r>
            <w:r w:rsidRPr="00A51F23">
              <w:t>(</w:t>
            </w:r>
            <w:r w:rsidRPr="0010324F">
              <w:t>1.3.6.1.4.1.25506.2</w:t>
            </w:r>
            <w:r>
              <w:t>.128.</w:t>
            </w:r>
            <w:r w:rsidRPr="0010324F">
              <w:t>1.1.1</w:t>
            </w:r>
            <w:r w:rsidRPr="00A51F23"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5A4E4C" w:rsidRPr="00522330" w:rsidRDefault="005A4E4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0F37">
              <w:rPr>
                <w:rFonts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5A4E4C" w:rsidRPr="00522330" w:rsidRDefault="005A4E4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0F37">
              <w:rPr>
                <w:rFonts w:cs="Helvetica"/>
              </w:rPr>
              <w:t>C</w:t>
            </w:r>
            <w:r w:rsidRPr="00F00F37">
              <w:rPr>
                <w:rFonts w:cs="Helvetica" w:hint="eastAsia"/>
              </w:rPr>
              <w:t>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5A4E4C" w:rsidRPr="00522330" w:rsidRDefault="005A4E4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5A4E4C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A4E4C" w:rsidRPr="00522330" w:rsidRDefault="005A4E4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FD4">
              <w:rPr>
                <w:rFonts w:cs="Helvetica"/>
              </w:rPr>
              <w:t>hh3cSpbMulticastBVlanStatus</w:t>
            </w:r>
            <w:r w:rsidRPr="00A51F23">
              <w:rPr>
                <w:rFonts w:cs="Helvetica"/>
              </w:rPr>
              <w:t xml:space="preserve"> (</w:t>
            </w:r>
            <w:r w:rsidRPr="0010324F">
              <w:rPr>
                <w:rFonts w:cs="Helvetica"/>
              </w:rPr>
              <w:t>1.3.6.1.4.1.25506.2</w:t>
            </w:r>
            <w:r>
              <w:rPr>
                <w:rFonts w:cs="Helvetica"/>
              </w:rPr>
              <w:t>.128.</w:t>
            </w:r>
            <w:r w:rsidRPr="0010324F">
              <w:rPr>
                <w:rFonts w:cs="Helvetica"/>
              </w:rPr>
              <w:t>1.1.2</w:t>
            </w:r>
            <w:r w:rsidRPr="00A51F23">
              <w:rPr>
                <w:rFonts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A4E4C" w:rsidRPr="00522330" w:rsidRDefault="005A4E4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0F37">
              <w:rPr>
                <w:rFonts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A4E4C" w:rsidRPr="00522330" w:rsidRDefault="005A4E4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0F37">
              <w:rPr>
                <w:rFonts w:cs="Helvetica"/>
              </w:rPr>
              <w:t>C</w:t>
            </w:r>
            <w:r w:rsidRPr="00F00F37">
              <w:rPr>
                <w:rFonts w:cs="Helvetica" w:hint="eastAsia"/>
              </w:rPr>
              <w:t>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A4E4C" w:rsidRPr="00522330" w:rsidRDefault="005A4E4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</w:tbl>
    <w:p w:rsidR="005A4E4C" w:rsidRDefault="005A4E4C" w:rsidP="005A4E4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7" w:name="_Toc342664963"/>
      <w:bookmarkStart w:id="8" w:name="_Toc397421263"/>
      <w:bookmarkStart w:id="9" w:name="_Toc94098663"/>
      <w:r w:rsidRPr="00613FD4">
        <w:rPr>
          <w:rFonts w:ascii="Helvetica" w:hAnsi="Helvetica" w:cs="Helvetica"/>
        </w:rPr>
        <w:t>hh3cSpbIfTable</w:t>
      </w:r>
      <w:bookmarkEnd w:id="7"/>
      <w:bookmarkEnd w:id="8"/>
      <w:bookmarkEnd w:id="9"/>
    </w:p>
    <w:p w:rsidR="005A4E4C" w:rsidRPr="009540D9" w:rsidRDefault="005A4E4C" w:rsidP="005A4E4C">
      <w:r>
        <w:t xml:space="preserve">OID of this table is: </w:t>
      </w:r>
      <w:r w:rsidRPr="0010324F">
        <w:t>1.3.6.1.4.1.25506.2</w:t>
      </w:r>
      <w:r>
        <w:t>.128.</w:t>
      </w:r>
      <w:r w:rsidRPr="0010324F">
        <w:t>1.2</w:t>
      </w:r>
      <w:r>
        <w:rPr>
          <w:rFonts w:hint="eastAsia"/>
        </w:rPr>
        <w:t>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5A4E4C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A4E4C" w:rsidRPr="00682250" w:rsidRDefault="005A4E4C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A4E4C" w:rsidRPr="00682250" w:rsidRDefault="005A4E4C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A4E4C" w:rsidRPr="00682250" w:rsidRDefault="005A4E4C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A4E4C" w:rsidRPr="00682250" w:rsidRDefault="005A4E4C" w:rsidP="0091260D">
            <w:pPr>
              <w:pStyle w:val="TableHead"/>
            </w:pPr>
            <w:r w:rsidRPr="00682250">
              <w:t>Description</w:t>
            </w:r>
          </w:p>
        </w:tc>
      </w:tr>
      <w:tr w:rsidR="005A4E4C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A4E4C" w:rsidRPr="00A51F23" w:rsidRDefault="005A4E4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13FD4">
              <w:rPr>
                <w:rFonts w:cs="Helvetica"/>
              </w:rPr>
              <w:t>hh3cSpbIfStatus</w:t>
            </w:r>
            <w:r w:rsidRPr="00A51F23">
              <w:rPr>
                <w:rFonts w:cs="Helvetica"/>
              </w:rPr>
              <w:t xml:space="preserve"> (</w:t>
            </w:r>
            <w:r w:rsidRPr="0010324F">
              <w:rPr>
                <w:rFonts w:cs="Helvetica"/>
              </w:rPr>
              <w:t>1.3.6.1.4.1.25506.2</w:t>
            </w:r>
            <w:r>
              <w:rPr>
                <w:rFonts w:cs="Helvetica"/>
              </w:rPr>
              <w:t>.128.</w:t>
            </w:r>
            <w:r w:rsidRPr="0010324F">
              <w:rPr>
                <w:rFonts w:cs="Helvetica"/>
              </w:rPr>
              <w:t>1.2.1.1</w:t>
            </w:r>
            <w:r>
              <w:rPr>
                <w:rFonts w:cs="Helvetica" w:hint="eastAsia"/>
              </w:rPr>
              <w:t>.1</w:t>
            </w:r>
            <w:r w:rsidRPr="00A51F23">
              <w:rPr>
                <w:rFonts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A4E4C" w:rsidRPr="000B76A2" w:rsidRDefault="005A4E4C" w:rsidP="0091260D">
            <w:pPr>
              <w:pStyle w:val="TableText"/>
              <w:kinsoku w:val="0"/>
              <w:textAlignment w:val="top"/>
              <w:rPr>
                <w:rFonts w:cs="Helvetica"/>
                <w:b/>
              </w:rPr>
            </w:pPr>
            <w:r w:rsidRPr="00F00F37">
              <w:rPr>
                <w:rFonts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A4E4C" w:rsidRPr="00A51F23" w:rsidRDefault="005A4E4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00F37">
              <w:rPr>
                <w:rFonts w:cs="Helvetica"/>
              </w:rPr>
              <w:t>C</w:t>
            </w:r>
            <w:r w:rsidRPr="00F00F37">
              <w:rPr>
                <w:rFonts w:cs="Helvetica" w:hint="eastAsia"/>
              </w:rPr>
              <w:t>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A4E4C" w:rsidRPr="00A51F23" w:rsidRDefault="005A4E4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</w:tbl>
    <w:p w:rsidR="005A4E4C" w:rsidRDefault="005A4E4C" w:rsidP="005A4E4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10" w:name="_Toc342664964"/>
      <w:bookmarkStart w:id="11" w:name="_Toc397421264"/>
      <w:bookmarkStart w:id="12" w:name="_Toc94098664"/>
      <w:r w:rsidRPr="002B3B23">
        <w:rPr>
          <w:rFonts w:ascii="Helvetica" w:hAnsi="Helvetica" w:cs="Helvetica"/>
        </w:rPr>
        <w:t>hh3cSpbSrvTable</w:t>
      </w:r>
      <w:bookmarkEnd w:id="10"/>
      <w:bookmarkEnd w:id="11"/>
      <w:bookmarkEnd w:id="12"/>
    </w:p>
    <w:p w:rsidR="005A4E4C" w:rsidRPr="009540D9" w:rsidRDefault="005A4E4C" w:rsidP="005A4E4C">
      <w:pPr>
        <w:tabs>
          <w:tab w:val="left" w:pos="1806"/>
          <w:tab w:val="left" w:pos="2257"/>
          <w:tab w:val="left" w:pos="2709"/>
        </w:tabs>
      </w:pPr>
      <w:r>
        <w:t xml:space="preserve">OID of this table is: </w:t>
      </w:r>
      <w:r w:rsidRPr="0010324F">
        <w:t>1.3.6.1.4.1.25506.2</w:t>
      </w:r>
      <w:r>
        <w:t>.128.1.</w:t>
      </w:r>
      <w:r>
        <w:rPr>
          <w:rFonts w:hint="eastAsia"/>
        </w:rPr>
        <w:t>2.2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5A4E4C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A4E4C" w:rsidRPr="00682250" w:rsidRDefault="005A4E4C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A4E4C" w:rsidRPr="00682250" w:rsidRDefault="005A4E4C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A4E4C" w:rsidRPr="00682250" w:rsidRDefault="005A4E4C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A4E4C" w:rsidRPr="00682250" w:rsidRDefault="005A4E4C" w:rsidP="0091260D">
            <w:pPr>
              <w:pStyle w:val="TableHead"/>
            </w:pPr>
            <w:r w:rsidRPr="00682250">
              <w:t>Description</w:t>
            </w:r>
          </w:p>
        </w:tc>
      </w:tr>
      <w:tr w:rsidR="005A4E4C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A4E4C" w:rsidRPr="00A51F23" w:rsidRDefault="005A4E4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2B3B23">
              <w:rPr>
                <w:rFonts w:cs="Helvetica"/>
              </w:rPr>
              <w:t>hh3cSpbSrvTableEntryTopIx</w:t>
            </w:r>
            <w:r w:rsidRPr="00A51F23">
              <w:rPr>
                <w:rFonts w:cs="Helvetica"/>
              </w:rPr>
              <w:t xml:space="preserve"> (</w:t>
            </w:r>
            <w:r w:rsidRPr="0010324F">
              <w:rPr>
                <w:rFonts w:cs="Helvetica"/>
              </w:rPr>
              <w:t>1.3.6.1.4.1.25506.2</w:t>
            </w:r>
            <w:r>
              <w:rPr>
                <w:rFonts w:cs="Helvetica"/>
              </w:rPr>
              <w:t>.128.</w:t>
            </w:r>
            <w:r w:rsidRPr="0010324F">
              <w:rPr>
                <w:rFonts w:cs="Helvetica"/>
              </w:rPr>
              <w:t>1.</w:t>
            </w:r>
            <w:r>
              <w:rPr>
                <w:rFonts w:cs="Helvetica" w:hint="eastAsia"/>
              </w:rPr>
              <w:t>2</w:t>
            </w:r>
            <w:r w:rsidRPr="0010324F">
              <w:rPr>
                <w:rFonts w:cs="Helvetica"/>
              </w:rPr>
              <w:t>.</w:t>
            </w:r>
            <w:r>
              <w:rPr>
                <w:rFonts w:cs="Helvetica" w:hint="eastAsia"/>
              </w:rPr>
              <w:t>2</w:t>
            </w:r>
            <w:r w:rsidRPr="0010324F">
              <w:rPr>
                <w:rFonts w:cs="Helvetica"/>
              </w:rPr>
              <w:t>.1</w:t>
            </w:r>
            <w:r>
              <w:rPr>
                <w:rFonts w:cs="Helvetica" w:hint="eastAsia"/>
              </w:rPr>
              <w:t>.1</w:t>
            </w:r>
            <w:r w:rsidRPr="00A51F23">
              <w:rPr>
                <w:rFonts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A4E4C" w:rsidRPr="00A51F23" w:rsidRDefault="005A4E4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DF7773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A4E4C" w:rsidRPr="00A51F23" w:rsidRDefault="005A4E4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DF7773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A4E4C" w:rsidRPr="00A51F23" w:rsidRDefault="005A4E4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5A4E4C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A4E4C" w:rsidRPr="0010324F" w:rsidRDefault="005A4E4C" w:rsidP="0091260D">
            <w:pPr>
              <w:pStyle w:val="TableText"/>
              <w:kinsoku w:val="0"/>
              <w:textAlignment w:val="top"/>
            </w:pPr>
            <w:r w:rsidRPr="002B3B23">
              <w:t>hh3cSpbSrvTableEntryIsid</w:t>
            </w:r>
            <w:r w:rsidRPr="0010324F">
              <w:rPr>
                <w:rFonts w:hint="eastAsia"/>
              </w:rPr>
              <w:t>(</w:t>
            </w:r>
            <w:r w:rsidRPr="0010324F">
              <w:t>1.3.6.1.4.1.25506.2</w:t>
            </w:r>
            <w:r>
              <w:t>.128.1.</w:t>
            </w:r>
            <w:r>
              <w:rPr>
                <w:rFonts w:hint="eastAsia"/>
              </w:rPr>
              <w:t>2</w:t>
            </w:r>
            <w:r w:rsidRPr="0010324F">
              <w:t>.</w:t>
            </w:r>
            <w:r>
              <w:rPr>
                <w:rFonts w:hint="eastAsia"/>
              </w:rPr>
              <w:t>2</w:t>
            </w:r>
            <w:r w:rsidRPr="0010324F">
              <w:t>.</w:t>
            </w:r>
            <w:r>
              <w:rPr>
                <w:rFonts w:hint="eastAsia"/>
              </w:rPr>
              <w:t>1.</w:t>
            </w:r>
            <w:r w:rsidRPr="0010324F">
              <w:t>2</w:t>
            </w:r>
            <w:r w:rsidRPr="0010324F">
              <w:rPr>
                <w:rFonts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A4E4C" w:rsidRPr="00DF7773" w:rsidRDefault="005A4E4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DF7773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A4E4C" w:rsidRPr="00A51F23" w:rsidRDefault="005A4E4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DF7773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A4E4C" w:rsidRPr="00A51F23" w:rsidRDefault="005A4E4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5A4E4C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A4E4C" w:rsidRPr="0010324F" w:rsidRDefault="005A4E4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2B3B23">
              <w:rPr>
                <w:rFonts w:cs="Helvetica"/>
              </w:rPr>
              <w:t>hh3cSpbSrvTableEntryBaseVid</w:t>
            </w:r>
            <w:r w:rsidRPr="0010324F">
              <w:rPr>
                <w:rFonts w:cs="Helvetica" w:hint="eastAsia"/>
              </w:rPr>
              <w:t>(</w:t>
            </w:r>
            <w:r w:rsidRPr="0010324F">
              <w:rPr>
                <w:rFonts w:cs="Helvetica"/>
              </w:rPr>
              <w:t>1.3.6.1.4.1.25506.2</w:t>
            </w:r>
            <w:r>
              <w:rPr>
                <w:rFonts w:cs="Helvetica"/>
              </w:rPr>
              <w:t>.128.1.</w:t>
            </w:r>
            <w:r>
              <w:rPr>
                <w:rFonts w:cs="Helvetica" w:hint="eastAsia"/>
              </w:rPr>
              <w:t>2</w:t>
            </w:r>
            <w:r w:rsidRPr="0010324F">
              <w:rPr>
                <w:rFonts w:cs="Helvetica"/>
              </w:rPr>
              <w:t>.</w:t>
            </w:r>
            <w:r>
              <w:rPr>
                <w:rFonts w:cs="Helvetica" w:hint="eastAsia"/>
              </w:rPr>
              <w:t>2</w:t>
            </w:r>
            <w:r w:rsidRPr="0010324F">
              <w:rPr>
                <w:rFonts w:cs="Helvetica"/>
              </w:rPr>
              <w:t>.</w:t>
            </w:r>
            <w:r>
              <w:rPr>
                <w:rFonts w:cs="Helvetica" w:hint="eastAsia"/>
              </w:rPr>
              <w:t>1.</w:t>
            </w:r>
            <w:r w:rsidRPr="0010324F">
              <w:rPr>
                <w:rFonts w:cs="Helvetica"/>
              </w:rPr>
              <w:t>3</w:t>
            </w:r>
            <w:r w:rsidRPr="0010324F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A4E4C" w:rsidRPr="00A51F23" w:rsidRDefault="005A4E4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00F37">
              <w:rPr>
                <w:rFonts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A4E4C" w:rsidRPr="00A51F23" w:rsidRDefault="005A4E4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00F37">
              <w:rPr>
                <w:rFonts w:cs="Helvetica"/>
              </w:rPr>
              <w:t>C</w:t>
            </w:r>
            <w:r w:rsidRPr="00F00F37">
              <w:rPr>
                <w:rFonts w:cs="Helvetica" w:hint="eastAsia"/>
              </w:rPr>
              <w:t>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A4E4C" w:rsidRPr="00A51F23" w:rsidRDefault="005A4E4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5A4E4C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A4E4C" w:rsidRPr="0010324F" w:rsidRDefault="005A4E4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2B3B23">
              <w:rPr>
                <w:rFonts w:cs="Helvetica"/>
              </w:rPr>
              <w:t>hh3cSpbSrvTableEntryMode</w:t>
            </w:r>
            <w:r w:rsidRPr="0010324F">
              <w:rPr>
                <w:rFonts w:cs="Helvetica" w:hint="eastAsia"/>
              </w:rPr>
              <w:t>(</w:t>
            </w:r>
            <w:r w:rsidRPr="0010324F">
              <w:rPr>
                <w:rFonts w:cs="Helvetica"/>
              </w:rPr>
              <w:t>1.3.6.1.4.1.25506.2</w:t>
            </w:r>
            <w:r>
              <w:rPr>
                <w:rFonts w:cs="Helvetica"/>
              </w:rPr>
              <w:t>.128.</w:t>
            </w:r>
            <w:r w:rsidRPr="0010324F">
              <w:rPr>
                <w:rFonts w:cs="Helvetica"/>
              </w:rPr>
              <w:t>1.</w:t>
            </w:r>
            <w:r>
              <w:rPr>
                <w:rFonts w:cs="Helvetica" w:hint="eastAsia"/>
              </w:rPr>
              <w:t>2</w:t>
            </w:r>
            <w:r w:rsidRPr="0010324F">
              <w:rPr>
                <w:rFonts w:cs="Helvetica"/>
              </w:rPr>
              <w:t>.</w:t>
            </w:r>
            <w:r>
              <w:rPr>
                <w:rFonts w:cs="Helvetica" w:hint="eastAsia"/>
              </w:rPr>
              <w:t>2</w:t>
            </w:r>
            <w:r w:rsidRPr="0010324F">
              <w:rPr>
                <w:rFonts w:cs="Helvetica"/>
              </w:rPr>
              <w:t>.</w:t>
            </w:r>
            <w:r>
              <w:rPr>
                <w:rFonts w:cs="Helvetica" w:hint="eastAsia"/>
              </w:rPr>
              <w:t>1.</w:t>
            </w:r>
            <w:r w:rsidRPr="0010324F">
              <w:rPr>
                <w:rFonts w:cs="Helvetica"/>
              </w:rPr>
              <w:t>4</w:t>
            </w:r>
            <w:r w:rsidRPr="0010324F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A4E4C" w:rsidRPr="00A51F23" w:rsidRDefault="005A4E4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00F37">
              <w:rPr>
                <w:rFonts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A4E4C" w:rsidRPr="00A51F23" w:rsidRDefault="005A4E4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00F37">
              <w:rPr>
                <w:rFonts w:cs="Helvetica"/>
              </w:rPr>
              <w:t>C</w:t>
            </w:r>
            <w:r w:rsidRPr="00F00F37">
              <w:rPr>
                <w:rFonts w:cs="Helvetica" w:hint="eastAsia"/>
              </w:rPr>
              <w:t>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A4E4C" w:rsidRPr="00A51F23" w:rsidRDefault="005A4E4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730" w:rsidRDefault="000F5730">
      <w:r>
        <w:separator/>
      </w:r>
    </w:p>
  </w:endnote>
  <w:endnote w:type="continuationSeparator" w:id="0">
    <w:p w:rsidR="000F5730" w:rsidRDefault="000F5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17249D">
      <w:fldChar w:fldCharType="begin"/>
    </w:r>
    <w:r>
      <w:instrText>PAGE</w:instrText>
    </w:r>
    <w:r w:rsidR="0017249D">
      <w:fldChar w:fldCharType="separate"/>
    </w:r>
    <w:r w:rsidR="00A5157B">
      <w:rPr>
        <w:noProof/>
      </w:rPr>
      <w:t>1</w:t>
    </w:r>
    <w:r w:rsidR="0017249D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A5157B">
      <w:fldChar w:fldCharType="begin"/>
    </w:r>
    <w:r w:rsidR="00A5157B">
      <w:instrText xml:space="preserve"> NUMPAGES  \* Arabic  \* MERGEFORMAT </w:instrText>
    </w:r>
    <w:r w:rsidR="00A5157B">
      <w:fldChar w:fldCharType="separate"/>
    </w:r>
    <w:r w:rsidR="00A5157B">
      <w:rPr>
        <w:noProof/>
      </w:rPr>
      <w:t>2</w:t>
    </w:r>
    <w:r w:rsidR="00A5157B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730" w:rsidRDefault="000F5730">
      <w:r>
        <w:separator/>
      </w:r>
    </w:p>
  </w:footnote>
  <w:footnote w:type="continuationSeparator" w:id="0">
    <w:p w:rsidR="000F5730" w:rsidRDefault="000F57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5A4E4C" w:rsidRPr="005A4E4C">
      <w:t xml:space="preserve"> HH3C-SPB-MIB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0F573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249D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4E4C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157B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5A4E4C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5A4E4C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5A4E4C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5A4E4C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5A4E4C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5A4E4C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5A4E4C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F786C-4280-4CE1-8F0B-5FB2EDBB8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2</Pages>
  <Words>151</Words>
  <Characters>1348</Characters>
  <Application>Microsoft Office Word</Application>
  <DocSecurity>0</DocSecurity>
  <Lines>79</Lines>
  <Paragraphs>71</Paragraphs>
  <ScaleCrop>false</ScaleCrop>
  <Company/>
  <LinksUpToDate>false</LinksUpToDate>
  <CharactersWithSpaces>1428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2022-01-26T06:06:00Z</dcterms:modified>
</cp:coreProperties>
</file>